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E2CB9" w14:textId="77777777" w:rsidR="007F1C95" w:rsidRDefault="007F1C95" w:rsidP="007F1C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WARREWYK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006BBDB" w14:textId="77777777" w:rsidR="007F1C95" w:rsidRDefault="007F1C95" w:rsidP="007F1C95">
      <w:pPr>
        <w:rPr>
          <w:rFonts w:ascii="Times New Roman" w:hAnsi="Times New Roman" w:cs="Times New Roman"/>
        </w:rPr>
      </w:pPr>
    </w:p>
    <w:p w14:paraId="6D6183C4" w14:textId="77777777" w:rsidR="007F1C95" w:rsidRDefault="007F1C95" w:rsidP="007F1C95">
      <w:pPr>
        <w:rPr>
          <w:rFonts w:ascii="Times New Roman" w:hAnsi="Times New Roman" w:cs="Times New Roman"/>
        </w:rPr>
      </w:pPr>
    </w:p>
    <w:p w14:paraId="5108F3C8" w14:textId="77777777" w:rsidR="007F1C95" w:rsidRDefault="007F1C95" w:rsidP="007F1C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Eleanor(q.v.).</w:t>
      </w:r>
    </w:p>
    <w:p w14:paraId="5F7D29FA" w14:textId="77777777" w:rsidR="007F1C95" w:rsidRDefault="007F1C95" w:rsidP="007F1C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5B477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FC0525B" w14:textId="77777777" w:rsidR="007F1C95" w:rsidRDefault="007F1C95" w:rsidP="007F1C95">
      <w:pPr>
        <w:rPr>
          <w:rFonts w:ascii="Times New Roman" w:hAnsi="Times New Roman" w:cs="Times New Roman"/>
        </w:rPr>
      </w:pPr>
    </w:p>
    <w:p w14:paraId="70245488" w14:textId="77777777" w:rsidR="007F1C95" w:rsidRDefault="007F1C95" w:rsidP="007F1C95">
      <w:pPr>
        <w:rPr>
          <w:rFonts w:ascii="Times New Roman" w:hAnsi="Times New Roman" w:cs="Times New Roman"/>
        </w:rPr>
      </w:pPr>
    </w:p>
    <w:p w14:paraId="3CCBDFB1" w14:textId="77777777" w:rsidR="007F1C95" w:rsidRDefault="007F1C95" w:rsidP="007F1C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Whyte(q.v.) brought a plaint of common recovery against them.</w:t>
      </w:r>
    </w:p>
    <w:p w14:paraId="74514D8F" w14:textId="77777777" w:rsidR="007F1C95" w:rsidRDefault="007F1C95" w:rsidP="007F1C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14:paraId="6E1952FE" w14:textId="77777777" w:rsidR="007F1C95" w:rsidRDefault="007F1C95" w:rsidP="007F1C95">
      <w:pPr>
        <w:rPr>
          <w:rFonts w:ascii="Times New Roman" w:hAnsi="Times New Roman" w:cs="Times New Roman"/>
        </w:rPr>
      </w:pPr>
    </w:p>
    <w:p w14:paraId="5C91D7C7" w14:textId="77777777" w:rsidR="007F1C95" w:rsidRDefault="007F1C95" w:rsidP="007F1C95">
      <w:pPr>
        <w:rPr>
          <w:rFonts w:ascii="Times New Roman" w:hAnsi="Times New Roman" w:cs="Times New Roman"/>
        </w:rPr>
      </w:pPr>
    </w:p>
    <w:p w14:paraId="620FD0B9" w14:textId="77777777" w:rsidR="007F1C95" w:rsidRDefault="007F1C95" w:rsidP="007F1C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April 2019</w:t>
      </w:r>
    </w:p>
    <w:p w14:paraId="44768E62" w14:textId="77777777" w:rsidR="006B2F86" w:rsidRPr="00E71FC3" w:rsidRDefault="007F1C9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73B9C" w14:textId="77777777" w:rsidR="007F1C95" w:rsidRDefault="007F1C95" w:rsidP="00E71FC3">
      <w:r>
        <w:separator/>
      </w:r>
    </w:p>
  </w:endnote>
  <w:endnote w:type="continuationSeparator" w:id="0">
    <w:p w14:paraId="5CD1960C" w14:textId="77777777" w:rsidR="007F1C95" w:rsidRDefault="007F1C9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64AF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115A1" w14:textId="77777777" w:rsidR="007F1C95" w:rsidRDefault="007F1C95" w:rsidP="00E71FC3">
      <w:r>
        <w:separator/>
      </w:r>
    </w:p>
  </w:footnote>
  <w:footnote w:type="continuationSeparator" w:id="0">
    <w:p w14:paraId="447379EB" w14:textId="77777777" w:rsidR="007F1C95" w:rsidRDefault="007F1C9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C95"/>
    <w:rsid w:val="001A7C09"/>
    <w:rsid w:val="00577BD5"/>
    <w:rsid w:val="00656CBA"/>
    <w:rsid w:val="006A1F77"/>
    <w:rsid w:val="00733BE7"/>
    <w:rsid w:val="007F1C9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B1A99"/>
  <w15:chartTrackingRefBased/>
  <w15:docId w15:val="{955E7B4D-E953-4506-9FC9-8A18589B3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1C9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F1C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2019-04-28T18:58:00Z</dcterms:created>
  <dcterms:modified xsi:type="dcterms:W3CDTF">2019-04-28T18:58:00Z</dcterms:modified>
</cp:coreProperties>
</file>